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BBEA4EE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D6FB6">
        <w:rPr>
          <w:b/>
          <w:noProof/>
          <w:sz w:val="24"/>
        </w:rPr>
        <w:t>6-bis-e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DD6FB6">
        <w:rPr>
          <w:b/>
          <w:i/>
          <w:noProof/>
          <w:sz w:val="28"/>
        </w:rPr>
        <w:t>31</w:t>
      </w:r>
      <w:r w:rsidR="00567125">
        <w:rPr>
          <w:b/>
          <w:i/>
          <w:noProof/>
          <w:sz w:val="28"/>
        </w:rPr>
        <w:t>010</w:t>
      </w:r>
    </w:p>
    <w:p w14:paraId="7C7F1357" w14:textId="10555E91" w:rsidR="003132D5" w:rsidRDefault="00DD6FB6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sz w:val="24"/>
        </w:rPr>
      </w:pPr>
      <w:r w:rsidRPr="00DD6FB6">
        <w:rPr>
          <w:rFonts w:ascii="Arial" w:hAnsi="Arial"/>
          <w:sz w:val="24"/>
        </w:rPr>
        <w:t>e-meeting, 16-19 January 2023</w:t>
      </w:r>
    </w:p>
    <w:p w14:paraId="32B6227A" w14:textId="77777777" w:rsidR="00DD6FB6" w:rsidRDefault="00DD6FB6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7037FBED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2AE075D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E652E">
        <w:rPr>
          <w:rFonts w:ascii="Arial" w:hAnsi="Arial" w:cs="Arial"/>
          <w:b/>
        </w:rPr>
        <w:t>Proposed way forward for Rel-18 work on EE</w:t>
      </w:r>
    </w:p>
    <w:p w14:paraId="52228711" w14:textId="767609F8" w:rsidR="0035548E" w:rsidRPr="00567125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567125">
        <w:rPr>
          <w:rFonts w:ascii="Arial" w:hAnsi="Arial"/>
          <w:b/>
          <w:lang w:val="en-US"/>
        </w:rPr>
        <w:t>Document for:</w:t>
      </w:r>
      <w:r w:rsidRPr="00567125">
        <w:rPr>
          <w:rFonts w:ascii="Arial" w:hAnsi="Arial"/>
          <w:b/>
          <w:lang w:val="en-US"/>
        </w:rPr>
        <w:tab/>
      </w:r>
      <w:r w:rsidR="00CE652E" w:rsidRPr="00567125">
        <w:rPr>
          <w:rFonts w:ascii="Arial" w:hAnsi="Arial"/>
          <w:b/>
          <w:lang w:val="en-US" w:eastAsia="zh-CN"/>
        </w:rPr>
        <w:t>Endorsement</w:t>
      </w:r>
    </w:p>
    <w:p w14:paraId="11A47C42" w14:textId="13FE1BDD" w:rsidR="0035548E" w:rsidRPr="00567125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567125">
        <w:rPr>
          <w:rFonts w:ascii="Arial" w:hAnsi="Arial"/>
          <w:b/>
          <w:lang w:val="en-US"/>
        </w:rPr>
        <w:t>Agenda Item:</w:t>
      </w:r>
      <w:r w:rsidRPr="00567125">
        <w:rPr>
          <w:rFonts w:ascii="Arial" w:hAnsi="Arial"/>
          <w:b/>
          <w:lang w:val="en-US"/>
        </w:rPr>
        <w:tab/>
      </w:r>
      <w:r w:rsidR="004869E6" w:rsidRPr="00567125">
        <w:rPr>
          <w:rFonts w:ascii="Arial" w:hAnsi="Arial"/>
          <w:b/>
          <w:lang w:val="en-US"/>
        </w:rPr>
        <w:t>6</w:t>
      </w:r>
      <w:r w:rsidR="00890CDA" w:rsidRPr="00567125">
        <w:rPr>
          <w:rFonts w:ascii="Arial" w:hAnsi="Arial"/>
          <w:b/>
          <w:lang w:val="en-US"/>
        </w:rPr>
        <w:t>.</w:t>
      </w:r>
      <w:r w:rsidR="00CA19FB" w:rsidRPr="00567125">
        <w:rPr>
          <w:rFonts w:ascii="Arial" w:hAnsi="Arial"/>
          <w:b/>
          <w:lang w:val="en-US"/>
        </w:rPr>
        <w:t>2</w:t>
      </w:r>
      <w:r w:rsidR="00CE652E" w:rsidRPr="00567125">
        <w:rPr>
          <w:rFonts w:ascii="Arial" w:hAnsi="Arial"/>
          <w:b/>
          <w:lang w:val="en-US"/>
        </w:rPr>
        <w:t>.3</w:t>
      </w:r>
    </w:p>
    <w:p w14:paraId="6BB18F2A" w14:textId="242E990E" w:rsidR="00C022E3" w:rsidRPr="00EE370B" w:rsidRDefault="00C022E3">
      <w:pPr>
        <w:pStyle w:val="Heading1"/>
      </w:pPr>
      <w:r w:rsidRPr="00EE370B">
        <w:t>1</w:t>
      </w:r>
      <w:r w:rsidRPr="00EE370B">
        <w:tab/>
      </w:r>
      <w:r w:rsidRPr="00EE370B">
        <w:tab/>
        <w:t>References</w:t>
      </w:r>
    </w:p>
    <w:p w14:paraId="15CE4030" w14:textId="6EC8F4FC" w:rsidR="006D7742" w:rsidRDefault="006D7742" w:rsidP="006D7742">
      <w:pPr>
        <w:pStyle w:val="Reference"/>
      </w:pPr>
      <w:bookmarkStart w:id="0" w:name="_Hlk83628987"/>
      <w:r w:rsidRPr="00EE370B">
        <w:t>[1]</w:t>
      </w:r>
      <w:r w:rsidRPr="00EE370B">
        <w:tab/>
      </w:r>
      <w:r w:rsidRPr="00EE370B">
        <w:tab/>
      </w:r>
      <w:r w:rsidR="00CE652E" w:rsidRPr="006A6D85">
        <w:t>SP-211440</w:t>
      </w:r>
      <w:r w:rsidR="00CE652E">
        <w:t xml:space="preserve">: </w:t>
      </w:r>
      <w:r w:rsidR="00CE652E" w:rsidRPr="00EE370B">
        <w:t>"</w:t>
      </w:r>
      <w:r w:rsidR="00CE652E" w:rsidRPr="006A6D85">
        <w:t>New Study on new aspects of EE for 5G networks Phase 2</w:t>
      </w:r>
      <w:r w:rsidR="00CE652E" w:rsidRPr="00EE370B">
        <w:t>"</w:t>
      </w:r>
    </w:p>
    <w:p w14:paraId="48EC84F5" w14:textId="4727E35B" w:rsidR="006A6D85" w:rsidRDefault="006A6D85" w:rsidP="006D7742">
      <w:pPr>
        <w:pStyle w:val="Reference"/>
      </w:pPr>
      <w:r>
        <w:t>[2]</w:t>
      </w:r>
      <w:r>
        <w:tab/>
      </w:r>
      <w:r w:rsidR="00E45FE4" w:rsidRPr="00E45FE4">
        <w:t>SP-211441</w:t>
      </w:r>
      <w:r w:rsidR="00E45FE4">
        <w:t>:</w:t>
      </w:r>
      <w:r w:rsidR="00E45FE4" w:rsidRPr="00E45FE4">
        <w:t xml:space="preserve"> </w:t>
      </w:r>
      <w:r w:rsidR="00E45FE4" w:rsidRPr="00EE370B">
        <w:t>"</w:t>
      </w:r>
      <w:r w:rsidR="00E45FE4" w:rsidRPr="00E45FE4">
        <w:t>New Rel-18 Work Item on 5G energy efficiency phase 2</w:t>
      </w:r>
      <w:r w:rsidR="00E45FE4" w:rsidRPr="00EE370B">
        <w:t>"</w:t>
      </w:r>
    </w:p>
    <w:p w14:paraId="3B49B35D" w14:textId="5A8EAEA2" w:rsidR="00CE652E" w:rsidRDefault="00CE652E" w:rsidP="006D7742">
      <w:pPr>
        <w:pStyle w:val="Reference"/>
      </w:pPr>
      <w:r>
        <w:t>[3]</w:t>
      </w:r>
      <w:r>
        <w:tab/>
      </w:r>
      <w:r w:rsidRPr="00EE370B">
        <w:t>TR 28.</w:t>
      </w:r>
      <w:r>
        <w:t>913</w:t>
      </w:r>
      <w:r w:rsidRPr="00EE370B">
        <w:t>: "</w:t>
      </w:r>
      <w:r w:rsidRPr="004869E6">
        <w:t>Study on new aspects of EE for 5G networks phase 2</w:t>
      </w:r>
      <w:r w:rsidRPr="00EE370B">
        <w:t>"</w:t>
      </w:r>
    </w:p>
    <w:bookmarkEnd w:id="0"/>
    <w:p w14:paraId="248123B7" w14:textId="19699692" w:rsidR="00C022E3" w:rsidRPr="00EE370B" w:rsidRDefault="0085457E">
      <w:pPr>
        <w:pStyle w:val="Heading1"/>
      </w:pPr>
      <w:r>
        <w:t>2</w:t>
      </w:r>
      <w:r w:rsidR="00C022E3" w:rsidRPr="00EE370B">
        <w:tab/>
        <w:t>Rationale</w:t>
      </w:r>
    </w:p>
    <w:p w14:paraId="309BE059" w14:textId="1DE5309A" w:rsidR="006A6D85" w:rsidRDefault="00330D11" w:rsidP="00330D11">
      <w:pPr>
        <w:rPr>
          <w:iCs/>
        </w:rPr>
      </w:pPr>
      <w:r w:rsidRPr="00330D11">
        <w:rPr>
          <w:iCs/>
        </w:rPr>
        <w:t xml:space="preserve">This </w:t>
      </w:r>
      <w:r w:rsidR="00E45FE4">
        <w:rPr>
          <w:iCs/>
        </w:rPr>
        <w:t xml:space="preserve">document </w:t>
      </w:r>
      <w:r w:rsidR="00B83A13">
        <w:rPr>
          <w:iCs/>
        </w:rPr>
        <w:t>provides a snapshot of the current situation on the Rel-18 work on EE and the proposed way forward</w:t>
      </w:r>
      <w:r w:rsidRPr="00330D11">
        <w:rPr>
          <w:iCs/>
        </w:rPr>
        <w:t>.</w:t>
      </w:r>
    </w:p>
    <w:p w14:paraId="320F4B98" w14:textId="77777777" w:rsidR="00C975C5" w:rsidRPr="00B84778" w:rsidRDefault="00C975C5" w:rsidP="00C975C5">
      <w:pPr>
        <w:rPr>
          <w:b/>
          <w:sz w:val="24"/>
        </w:rPr>
      </w:pPr>
      <w:r w:rsidRPr="00B84778">
        <w:rPr>
          <w:b/>
          <w:sz w:val="24"/>
        </w:rPr>
        <w:t>Current situation:</w:t>
      </w:r>
    </w:p>
    <w:p w14:paraId="0FD3CE74" w14:textId="53A3D98C" w:rsidR="00C975C5" w:rsidRDefault="00B7103E" w:rsidP="00B7103E">
      <w:pPr>
        <w:pStyle w:val="ListParagraph"/>
        <w:numPr>
          <w:ilvl w:val="0"/>
          <w:numId w:val="31"/>
        </w:numPr>
      </w:pPr>
      <w:r>
        <w:t xml:space="preserve">The Rel-18 study on new aspects of EE for 5G networks Phase 2 </w:t>
      </w:r>
      <w:r w:rsidR="00FC52ED">
        <w:t>(</w:t>
      </w:r>
      <w:r w:rsidR="00FC52ED" w:rsidRPr="00FC52ED">
        <w:t>FS_EE5G_Ph2</w:t>
      </w:r>
      <w:r w:rsidR="00FC52ED">
        <w:t xml:space="preserve">) </w:t>
      </w:r>
      <w:r>
        <w:t>is planned to complete by June 2023 (cf. [1]);</w:t>
      </w:r>
    </w:p>
    <w:p w14:paraId="78CC9858" w14:textId="3C333C8B" w:rsidR="00B7103E" w:rsidRDefault="00B7103E" w:rsidP="00B7103E">
      <w:pPr>
        <w:pStyle w:val="ListParagraph"/>
        <w:numPr>
          <w:ilvl w:val="0"/>
          <w:numId w:val="31"/>
        </w:numPr>
      </w:pPr>
      <w:r>
        <w:t xml:space="preserve">At the end of SA5#146, its completion rate </w:t>
      </w:r>
      <w:r w:rsidR="004C6570">
        <w:t>wa</w:t>
      </w:r>
      <w:r>
        <w:t>s 50%;</w:t>
      </w:r>
    </w:p>
    <w:p w14:paraId="421EA90D" w14:textId="78D36E7D" w:rsidR="00B7103E" w:rsidRDefault="00B7103E" w:rsidP="00B7103E">
      <w:pPr>
        <w:pStyle w:val="ListParagraph"/>
        <w:numPr>
          <w:ilvl w:val="0"/>
          <w:numId w:val="31"/>
        </w:numPr>
      </w:pPr>
      <w:r>
        <w:t>Ten key issues are captured in TR 28.913:</w:t>
      </w:r>
    </w:p>
    <w:p w14:paraId="62429896" w14:textId="6ADEFF99" w:rsidR="00B7103E" w:rsidRDefault="00B7103E" w:rsidP="00B7103E">
      <w:pPr>
        <w:pStyle w:val="ListParagraph"/>
        <w:numPr>
          <w:ilvl w:val="1"/>
          <w:numId w:val="31"/>
        </w:numPr>
      </w:pPr>
      <w:r>
        <w:t>One has a potential solution and conclusion</w:t>
      </w:r>
      <w:r w:rsidR="00A96BBA">
        <w:t xml:space="preserve"> (KI#8)</w:t>
      </w:r>
      <w:r>
        <w:t>;</w:t>
      </w:r>
    </w:p>
    <w:p w14:paraId="2352A8FD" w14:textId="471439B7" w:rsidR="00B7103E" w:rsidRDefault="00EE1EB0" w:rsidP="00B7103E">
      <w:pPr>
        <w:pStyle w:val="ListParagraph"/>
        <w:numPr>
          <w:ilvl w:val="1"/>
          <w:numId w:val="31"/>
        </w:numPr>
      </w:pPr>
      <w:r>
        <w:t xml:space="preserve">Four </w:t>
      </w:r>
      <w:r w:rsidR="00B7103E">
        <w:t>have potential solutions being discussed</w:t>
      </w:r>
      <w:r w:rsidR="00A96BBA">
        <w:t xml:space="preserve"> (KI#1, </w:t>
      </w:r>
      <w:r>
        <w:t xml:space="preserve">KI#3, </w:t>
      </w:r>
      <w:r w:rsidR="00A96BBA">
        <w:t>KI#4, KI#6);</w:t>
      </w:r>
    </w:p>
    <w:p w14:paraId="58EFF3A7" w14:textId="77777777" w:rsidR="005736FE" w:rsidRDefault="005736FE" w:rsidP="005736FE">
      <w:pPr>
        <w:pStyle w:val="ListParagraph"/>
        <w:numPr>
          <w:ilvl w:val="1"/>
          <w:numId w:val="31"/>
        </w:numPr>
      </w:pPr>
      <w:r>
        <w:t>One has been introduced at SA5#142e and has received no contribution on potential solution(s) (KI#2);</w:t>
      </w:r>
    </w:p>
    <w:p w14:paraId="21292A45" w14:textId="45CC032F" w:rsidR="00587702" w:rsidRPr="007D3FA0" w:rsidRDefault="00587702" w:rsidP="00587702">
      <w:pPr>
        <w:pStyle w:val="ListParagraph"/>
        <w:numPr>
          <w:ilvl w:val="1"/>
          <w:numId w:val="31"/>
        </w:numPr>
      </w:pPr>
      <w:r w:rsidRPr="007D3FA0">
        <w:t xml:space="preserve">One </w:t>
      </w:r>
      <w:r w:rsidR="006074C9">
        <w:t>was introduced at SA5#144e; support from other 3GPP WG or industry fora is expected before starting the work on potential solutions</w:t>
      </w:r>
      <w:r w:rsidR="00EE1EB0" w:rsidRPr="007D3FA0">
        <w:t xml:space="preserve"> </w:t>
      </w:r>
      <w:r w:rsidRPr="007D3FA0">
        <w:t>(KI#5);</w:t>
      </w:r>
    </w:p>
    <w:p w14:paraId="100C16A8" w14:textId="77777777" w:rsidR="005736FE" w:rsidRDefault="005736FE" w:rsidP="005736FE">
      <w:pPr>
        <w:pStyle w:val="ListParagraph"/>
        <w:numPr>
          <w:ilvl w:val="1"/>
          <w:numId w:val="31"/>
        </w:numPr>
      </w:pPr>
      <w:r>
        <w:t>One was introduced at SA5#145e, no potential solutions yet (KI#7);</w:t>
      </w:r>
    </w:p>
    <w:p w14:paraId="7A6A628C" w14:textId="7E489116" w:rsidR="00B7103E" w:rsidRDefault="00B7103E" w:rsidP="00B7103E">
      <w:pPr>
        <w:pStyle w:val="ListParagraph"/>
        <w:numPr>
          <w:ilvl w:val="1"/>
          <w:numId w:val="31"/>
        </w:numPr>
      </w:pPr>
      <w:r>
        <w:t>Two were introduced at SA5#146, no potential solutions yet</w:t>
      </w:r>
      <w:r w:rsidR="00A96BBA">
        <w:t xml:space="preserve"> (KI#9 and KI#10);</w:t>
      </w:r>
    </w:p>
    <w:p w14:paraId="5D639477" w14:textId="66100888" w:rsidR="00B7103E" w:rsidRDefault="00B7103E" w:rsidP="00B7103E">
      <w:pPr>
        <w:pStyle w:val="ListParagraph"/>
        <w:numPr>
          <w:ilvl w:val="0"/>
          <w:numId w:val="31"/>
        </w:numPr>
      </w:pPr>
      <w:r>
        <w:t xml:space="preserve">The Rel-18 work item on 5G energy efficiency phase 2 </w:t>
      </w:r>
      <w:r w:rsidR="00FC52ED">
        <w:t>(</w:t>
      </w:r>
      <w:r w:rsidR="00FC52ED" w:rsidRPr="00FC52ED">
        <w:t>EE5GPLUS_Ph2</w:t>
      </w:r>
      <w:r w:rsidR="00FC52ED">
        <w:t xml:space="preserve">) </w:t>
      </w:r>
      <w:r>
        <w:t>is planned to be completed by June 2023 (cf. [2]);</w:t>
      </w:r>
    </w:p>
    <w:p w14:paraId="575A7949" w14:textId="0D14D627" w:rsidR="00B7103E" w:rsidRDefault="00B7103E" w:rsidP="00B7103E">
      <w:pPr>
        <w:pStyle w:val="ListParagraph"/>
        <w:numPr>
          <w:ilvl w:val="0"/>
          <w:numId w:val="31"/>
        </w:numPr>
      </w:pPr>
      <w:r>
        <w:t xml:space="preserve">At the end of SA5#146, its completion rate </w:t>
      </w:r>
      <w:r w:rsidR="004C6570">
        <w:t>wa</w:t>
      </w:r>
      <w:r>
        <w:t>s 25%.</w:t>
      </w:r>
    </w:p>
    <w:p w14:paraId="0FAAAC5A" w14:textId="6E2FB6E0" w:rsidR="00C022E3" w:rsidRDefault="0085457E">
      <w:pPr>
        <w:pStyle w:val="Heading1"/>
      </w:pPr>
      <w:r>
        <w:t>3</w:t>
      </w:r>
      <w:r w:rsidR="00C022E3" w:rsidRPr="00EE370B">
        <w:tab/>
        <w:t>Detailed proposal</w:t>
      </w:r>
    </w:p>
    <w:p w14:paraId="1B76A15F" w14:textId="0F3F5686" w:rsidR="00E45FE4" w:rsidRDefault="004C6570" w:rsidP="00E45FE4">
      <w:r>
        <w:t xml:space="preserve">Its is proposed to endorse the </w:t>
      </w:r>
      <w:r w:rsidR="005736FE">
        <w:t>following</w:t>
      </w:r>
      <w:bookmarkStart w:id="1" w:name="_GoBack"/>
      <w:bookmarkEnd w:id="1"/>
      <w:r>
        <w:t xml:space="preserve"> way forward</w:t>
      </w:r>
      <w:r w:rsidR="002878FD">
        <w:t>:</w:t>
      </w:r>
    </w:p>
    <w:p w14:paraId="0982C94B" w14:textId="77777777" w:rsidR="002878FD" w:rsidRDefault="002878FD" w:rsidP="002878FD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Regarding the Rel-18 study item (</w:t>
      </w:r>
      <w:r w:rsidRPr="00FC52ED">
        <w:rPr>
          <w:iCs/>
        </w:rPr>
        <w:t>FS_EE5G_Ph2</w:t>
      </w:r>
      <w:r>
        <w:rPr>
          <w:iCs/>
        </w:rPr>
        <w:t>):</w:t>
      </w:r>
    </w:p>
    <w:p w14:paraId="7970F92A" w14:textId="38D6024A" w:rsidR="002878FD" w:rsidRDefault="002878FD" w:rsidP="002878FD">
      <w:pPr>
        <w:pStyle w:val="ListParagraph"/>
        <w:numPr>
          <w:ilvl w:val="1"/>
          <w:numId w:val="32"/>
        </w:numPr>
        <w:rPr>
          <w:iCs/>
        </w:rPr>
      </w:pPr>
      <w:r>
        <w:rPr>
          <w:iCs/>
        </w:rPr>
        <w:t>Close the Rel-18 study at SA5#149 (May 2023)</w:t>
      </w:r>
      <w:r w:rsidR="005465DF">
        <w:rPr>
          <w:iCs/>
        </w:rPr>
        <w:t xml:space="preserve"> / SA#100 (June 2023) as planned</w:t>
      </w:r>
      <w:r>
        <w:rPr>
          <w:iCs/>
        </w:rPr>
        <w:t>,</w:t>
      </w:r>
    </w:p>
    <w:p w14:paraId="7E13C5ED" w14:textId="77777777" w:rsidR="002878FD" w:rsidRPr="008D7FED" w:rsidRDefault="002878FD" w:rsidP="002878FD">
      <w:pPr>
        <w:pStyle w:val="ListParagraph"/>
        <w:numPr>
          <w:ilvl w:val="1"/>
          <w:numId w:val="32"/>
        </w:numPr>
        <w:rPr>
          <w:iCs/>
        </w:rPr>
      </w:pPr>
      <w:r w:rsidRPr="008D7FED">
        <w:rPr>
          <w:iCs/>
        </w:rPr>
        <w:t>For key issues which will have received no contributions on potential solution(s)</w:t>
      </w:r>
      <w:r>
        <w:rPr>
          <w:iCs/>
        </w:rPr>
        <w:t xml:space="preserve"> or for which there is no consensus on the way forward</w:t>
      </w:r>
      <w:r w:rsidRPr="008D7FED">
        <w:rPr>
          <w:iCs/>
        </w:rPr>
        <w:t>, conclude them accordingly</w:t>
      </w:r>
      <w:r>
        <w:rPr>
          <w:iCs/>
        </w:rPr>
        <w:t>;</w:t>
      </w:r>
    </w:p>
    <w:p w14:paraId="579D1719" w14:textId="77777777" w:rsidR="002878FD" w:rsidRDefault="002878FD" w:rsidP="002878FD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Regarding</w:t>
      </w:r>
      <w:r w:rsidRPr="008D7FED">
        <w:rPr>
          <w:iCs/>
        </w:rPr>
        <w:t xml:space="preserve"> </w:t>
      </w:r>
      <w:r>
        <w:rPr>
          <w:iCs/>
        </w:rPr>
        <w:t>the Rel-18 work item</w:t>
      </w:r>
      <w:r w:rsidRPr="00FC52ED">
        <w:t xml:space="preserve"> </w:t>
      </w:r>
      <w:r>
        <w:t>(</w:t>
      </w:r>
      <w:r w:rsidRPr="00FC52ED">
        <w:rPr>
          <w:iCs/>
        </w:rPr>
        <w:t>EE5GPLUS_Ph2</w:t>
      </w:r>
      <w:r>
        <w:rPr>
          <w:iCs/>
        </w:rPr>
        <w:t>):</w:t>
      </w:r>
    </w:p>
    <w:p w14:paraId="408BF99E" w14:textId="77777777" w:rsidR="002878FD" w:rsidRDefault="002878FD" w:rsidP="002878FD">
      <w:pPr>
        <w:pStyle w:val="ListParagraph"/>
        <w:numPr>
          <w:ilvl w:val="1"/>
          <w:numId w:val="32"/>
        </w:numPr>
        <w:rPr>
          <w:iCs/>
        </w:rPr>
      </w:pPr>
      <w:r>
        <w:rPr>
          <w:iCs/>
        </w:rPr>
        <w:t>Postpone the end of the Rel-18 work item from June 2023 to December 2023,</w:t>
      </w:r>
    </w:p>
    <w:p w14:paraId="3894C4AE" w14:textId="77777777" w:rsidR="002878FD" w:rsidRPr="00E45FE4" w:rsidRDefault="002878FD" w:rsidP="00E45FE4"/>
    <w:sectPr w:rsidR="002878FD" w:rsidRPr="00E45F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96DDF" w14:textId="77777777" w:rsidR="00801840" w:rsidRDefault="00801840">
      <w:r>
        <w:separator/>
      </w:r>
    </w:p>
  </w:endnote>
  <w:endnote w:type="continuationSeparator" w:id="0">
    <w:p w14:paraId="4A62D343" w14:textId="77777777" w:rsidR="00801840" w:rsidRDefault="00801840">
      <w:r>
        <w:continuationSeparator/>
      </w:r>
    </w:p>
  </w:endnote>
  <w:endnote w:type="continuationNotice" w:id="1">
    <w:p w14:paraId="20D7E9B0" w14:textId="77777777" w:rsidR="00801840" w:rsidRDefault="008018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A5D86" w14:textId="77777777" w:rsidR="00801840" w:rsidRDefault="00801840">
      <w:r>
        <w:separator/>
      </w:r>
    </w:p>
  </w:footnote>
  <w:footnote w:type="continuationSeparator" w:id="0">
    <w:p w14:paraId="5EBEA7AE" w14:textId="77777777" w:rsidR="00801840" w:rsidRDefault="00801840">
      <w:r>
        <w:continuationSeparator/>
      </w:r>
    </w:p>
  </w:footnote>
  <w:footnote w:type="continuationNotice" w:id="1">
    <w:p w14:paraId="7D4D2D11" w14:textId="77777777" w:rsidR="00801840" w:rsidRDefault="008018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037CA9"/>
    <w:multiLevelType w:val="hybridMultilevel"/>
    <w:tmpl w:val="6D887E68"/>
    <w:lvl w:ilvl="0" w:tplc="462ECBC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C5B5AB5"/>
    <w:multiLevelType w:val="hybridMultilevel"/>
    <w:tmpl w:val="25EE8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0767"/>
    <w:multiLevelType w:val="hybridMultilevel"/>
    <w:tmpl w:val="54A6D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4"/>
  </w:num>
  <w:num w:numId="10">
    <w:abstractNumId w:val="28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3"/>
  </w:num>
  <w:num w:numId="22">
    <w:abstractNumId w:val="9"/>
  </w:num>
  <w:num w:numId="23">
    <w:abstractNumId w:val="15"/>
  </w:num>
  <w:num w:numId="24">
    <w:abstractNumId w:val="20"/>
  </w:num>
  <w:num w:numId="25">
    <w:abstractNumId w:val="21"/>
  </w:num>
  <w:num w:numId="26">
    <w:abstractNumId w:val="16"/>
  </w:num>
  <w:num w:numId="27">
    <w:abstractNumId w:val="27"/>
  </w:num>
  <w:num w:numId="28">
    <w:abstractNumId w:val="13"/>
  </w:num>
  <w:num w:numId="29">
    <w:abstractNumId w:val="11"/>
  </w:num>
  <w:num w:numId="30">
    <w:abstractNumId w:val="17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2AE"/>
    <w:rsid w:val="00023414"/>
    <w:rsid w:val="00040C15"/>
    <w:rsid w:val="00044477"/>
    <w:rsid w:val="0004578B"/>
    <w:rsid w:val="000671E0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B2CEA"/>
    <w:rsid w:val="000B4850"/>
    <w:rsid w:val="000C5FD5"/>
    <w:rsid w:val="000D1B5B"/>
    <w:rsid w:val="000E16F7"/>
    <w:rsid w:val="000F1EB9"/>
    <w:rsid w:val="0010401F"/>
    <w:rsid w:val="00111E51"/>
    <w:rsid w:val="00123119"/>
    <w:rsid w:val="00123CDE"/>
    <w:rsid w:val="00130937"/>
    <w:rsid w:val="00134287"/>
    <w:rsid w:val="00155947"/>
    <w:rsid w:val="00155D0B"/>
    <w:rsid w:val="0016187F"/>
    <w:rsid w:val="00163081"/>
    <w:rsid w:val="00173FA3"/>
    <w:rsid w:val="00176C25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3C6C"/>
    <w:rsid w:val="001B4B6B"/>
    <w:rsid w:val="001C0B27"/>
    <w:rsid w:val="001C3EC8"/>
    <w:rsid w:val="001C60F9"/>
    <w:rsid w:val="001C6363"/>
    <w:rsid w:val="001D2BD4"/>
    <w:rsid w:val="001D507D"/>
    <w:rsid w:val="001D6911"/>
    <w:rsid w:val="001E1AE2"/>
    <w:rsid w:val="001E56FC"/>
    <w:rsid w:val="001E768B"/>
    <w:rsid w:val="001F1BB9"/>
    <w:rsid w:val="001F283D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2A1D"/>
    <w:rsid w:val="00244C9A"/>
    <w:rsid w:val="00247DA9"/>
    <w:rsid w:val="00254010"/>
    <w:rsid w:val="00262878"/>
    <w:rsid w:val="00270B45"/>
    <w:rsid w:val="00280F76"/>
    <w:rsid w:val="002878FD"/>
    <w:rsid w:val="00295F2B"/>
    <w:rsid w:val="002A1857"/>
    <w:rsid w:val="002A2DFA"/>
    <w:rsid w:val="002A48E4"/>
    <w:rsid w:val="002A6B8C"/>
    <w:rsid w:val="002A6DC9"/>
    <w:rsid w:val="002B125F"/>
    <w:rsid w:val="002B1D57"/>
    <w:rsid w:val="002B2093"/>
    <w:rsid w:val="002C1BE0"/>
    <w:rsid w:val="002C2D59"/>
    <w:rsid w:val="002C2F9F"/>
    <w:rsid w:val="002D2E7F"/>
    <w:rsid w:val="002D520E"/>
    <w:rsid w:val="002E00A5"/>
    <w:rsid w:val="002E6E3D"/>
    <w:rsid w:val="002F0A95"/>
    <w:rsid w:val="002F0CFC"/>
    <w:rsid w:val="002F11C4"/>
    <w:rsid w:val="0030628A"/>
    <w:rsid w:val="003132D5"/>
    <w:rsid w:val="0031797A"/>
    <w:rsid w:val="003203F9"/>
    <w:rsid w:val="0032377F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548E"/>
    <w:rsid w:val="003556B0"/>
    <w:rsid w:val="00371022"/>
    <w:rsid w:val="00371032"/>
    <w:rsid w:val="00371B44"/>
    <w:rsid w:val="0039589D"/>
    <w:rsid w:val="003A58F7"/>
    <w:rsid w:val="003B1390"/>
    <w:rsid w:val="003B4CA3"/>
    <w:rsid w:val="003C122B"/>
    <w:rsid w:val="003C4156"/>
    <w:rsid w:val="003C5A97"/>
    <w:rsid w:val="003D14C5"/>
    <w:rsid w:val="003D6978"/>
    <w:rsid w:val="003D6D7A"/>
    <w:rsid w:val="003E2F52"/>
    <w:rsid w:val="003E3F09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1B95"/>
    <w:rsid w:val="00474134"/>
    <w:rsid w:val="004856F7"/>
    <w:rsid w:val="00485E3C"/>
    <w:rsid w:val="004869E6"/>
    <w:rsid w:val="00487449"/>
    <w:rsid w:val="004C31D2"/>
    <w:rsid w:val="004C6570"/>
    <w:rsid w:val="004D55C2"/>
    <w:rsid w:val="004D6B08"/>
    <w:rsid w:val="004D6E02"/>
    <w:rsid w:val="004D7A0B"/>
    <w:rsid w:val="004E0CFA"/>
    <w:rsid w:val="004E311D"/>
    <w:rsid w:val="004E4858"/>
    <w:rsid w:val="0050203D"/>
    <w:rsid w:val="005047E3"/>
    <w:rsid w:val="00505ECD"/>
    <w:rsid w:val="005154E4"/>
    <w:rsid w:val="00515F47"/>
    <w:rsid w:val="00521131"/>
    <w:rsid w:val="00521771"/>
    <w:rsid w:val="00530A35"/>
    <w:rsid w:val="00531EF8"/>
    <w:rsid w:val="005410F6"/>
    <w:rsid w:val="005465DF"/>
    <w:rsid w:val="00556693"/>
    <w:rsid w:val="005664AF"/>
    <w:rsid w:val="00567125"/>
    <w:rsid w:val="005729C4"/>
    <w:rsid w:val="005736FE"/>
    <w:rsid w:val="00587702"/>
    <w:rsid w:val="00590648"/>
    <w:rsid w:val="005907C1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A03"/>
    <w:rsid w:val="006074C9"/>
    <w:rsid w:val="00613820"/>
    <w:rsid w:val="00631B0F"/>
    <w:rsid w:val="00633A4B"/>
    <w:rsid w:val="006378AB"/>
    <w:rsid w:val="00652248"/>
    <w:rsid w:val="00656F11"/>
    <w:rsid w:val="00657B80"/>
    <w:rsid w:val="00675B3C"/>
    <w:rsid w:val="0069562D"/>
    <w:rsid w:val="006A2411"/>
    <w:rsid w:val="006A6181"/>
    <w:rsid w:val="006A6D85"/>
    <w:rsid w:val="006B0FAF"/>
    <w:rsid w:val="006B636A"/>
    <w:rsid w:val="006C1FC0"/>
    <w:rsid w:val="006D2180"/>
    <w:rsid w:val="006D340A"/>
    <w:rsid w:val="006D7742"/>
    <w:rsid w:val="006E0909"/>
    <w:rsid w:val="006E18E6"/>
    <w:rsid w:val="006E35DF"/>
    <w:rsid w:val="006E4A7C"/>
    <w:rsid w:val="006E5383"/>
    <w:rsid w:val="00704238"/>
    <w:rsid w:val="00706E79"/>
    <w:rsid w:val="0071171D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27B0"/>
    <w:rsid w:val="007C70C4"/>
    <w:rsid w:val="007D3FA0"/>
    <w:rsid w:val="007E3775"/>
    <w:rsid w:val="007F300B"/>
    <w:rsid w:val="007F4553"/>
    <w:rsid w:val="008014C3"/>
    <w:rsid w:val="00801840"/>
    <w:rsid w:val="00820C14"/>
    <w:rsid w:val="008320A5"/>
    <w:rsid w:val="00832C87"/>
    <w:rsid w:val="00833DFC"/>
    <w:rsid w:val="008413BB"/>
    <w:rsid w:val="00843095"/>
    <w:rsid w:val="00852924"/>
    <w:rsid w:val="0085457E"/>
    <w:rsid w:val="00870F63"/>
    <w:rsid w:val="00873554"/>
    <w:rsid w:val="0087440D"/>
    <w:rsid w:val="00875D44"/>
    <w:rsid w:val="00876B9A"/>
    <w:rsid w:val="00881EB8"/>
    <w:rsid w:val="00883E24"/>
    <w:rsid w:val="00886BC8"/>
    <w:rsid w:val="00890CDA"/>
    <w:rsid w:val="008935BE"/>
    <w:rsid w:val="008A1AF9"/>
    <w:rsid w:val="008B0118"/>
    <w:rsid w:val="008B0248"/>
    <w:rsid w:val="008B0407"/>
    <w:rsid w:val="008B4517"/>
    <w:rsid w:val="008C0CBF"/>
    <w:rsid w:val="008C4A05"/>
    <w:rsid w:val="008C5697"/>
    <w:rsid w:val="008C681A"/>
    <w:rsid w:val="008D0894"/>
    <w:rsid w:val="008D7FED"/>
    <w:rsid w:val="008E0070"/>
    <w:rsid w:val="008E38F4"/>
    <w:rsid w:val="008F1F0E"/>
    <w:rsid w:val="008F5F33"/>
    <w:rsid w:val="00906F64"/>
    <w:rsid w:val="00910C90"/>
    <w:rsid w:val="009123D9"/>
    <w:rsid w:val="00912511"/>
    <w:rsid w:val="00912AF7"/>
    <w:rsid w:val="009163F7"/>
    <w:rsid w:val="00926ABD"/>
    <w:rsid w:val="0093320F"/>
    <w:rsid w:val="009364A6"/>
    <w:rsid w:val="0093735C"/>
    <w:rsid w:val="00947F4E"/>
    <w:rsid w:val="009547D5"/>
    <w:rsid w:val="00955530"/>
    <w:rsid w:val="0095628D"/>
    <w:rsid w:val="00957F90"/>
    <w:rsid w:val="00966D47"/>
    <w:rsid w:val="00971F82"/>
    <w:rsid w:val="00982493"/>
    <w:rsid w:val="009838C8"/>
    <w:rsid w:val="00986815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D2851"/>
    <w:rsid w:val="009E7FD9"/>
    <w:rsid w:val="009F182F"/>
    <w:rsid w:val="009F1B84"/>
    <w:rsid w:val="009F3A89"/>
    <w:rsid w:val="009F4A64"/>
    <w:rsid w:val="00A04C0A"/>
    <w:rsid w:val="00A10107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55AE"/>
    <w:rsid w:val="00A716BF"/>
    <w:rsid w:val="00A765AC"/>
    <w:rsid w:val="00A84A94"/>
    <w:rsid w:val="00A86133"/>
    <w:rsid w:val="00A86F72"/>
    <w:rsid w:val="00A93BD8"/>
    <w:rsid w:val="00A96BBA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EDF"/>
    <w:rsid w:val="00AE4FD7"/>
    <w:rsid w:val="00AE6881"/>
    <w:rsid w:val="00AF1E23"/>
    <w:rsid w:val="00AF4D56"/>
    <w:rsid w:val="00B01AFF"/>
    <w:rsid w:val="00B04E25"/>
    <w:rsid w:val="00B05CC7"/>
    <w:rsid w:val="00B13FEB"/>
    <w:rsid w:val="00B22A06"/>
    <w:rsid w:val="00B27E39"/>
    <w:rsid w:val="00B32AF8"/>
    <w:rsid w:val="00B350D8"/>
    <w:rsid w:val="00B37FA9"/>
    <w:rsid w:val="00B55A67"/>
    <w:rsid w:val="00B55E5C"/>
    <w:rsid w:val="00B610E5"/>
    <w:rsid w:val="00B7103E"/>
    <w:rsid w:val="00B83A13"/>
    <w:rsid w:val="00B84778"/>
    <w:rsid w:val="00B879F0"/>
    <w:rsid w:val="00BA457C"/>
    <w:rsid w:val="00BB2BD1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0579E"/>
    <w:rsid w:val="00C1564E"/>
    <w:rsid w:val="00C17453"/>
    <w:rsid w:val="00C22004"/>
    <w:rsid w:val="00C22A2E"/>
    <w:rsid w:val="00C22F0C"/>
    <w:rsid w:val="00C263A6"/>
    <w:rsid w:val="00C33CE9"/>
    <w:rsid w:val="00C43675"/>
    <w:rsid w:val="00C4712D"/>
    <w:rsid w:val="00C474A9"/>
    <w:rsid w:val="00C5099A"/>
    <w:rsid w:val="00C5289D"/>
    <w:rsid w:val="00C53134"/>
    <w:rsid w:val="00C63F40"/>
    <w:rsid w:val="00C73F39"/>
    <w:rsid w:val="00C75EF5"/>
    <w:rsid w:val="00C83531"/>
    <w:rsid w:val="00C83D7D"/>
    <w:rsid w:val="00C92FEC"/>
    <w:rsid w:val="00C94F55"/>
    <w:rsid w:val="00C975C5"/>
    <w:rsid w:val="00CA0867"/>
    <w:rsid w:val="00CA19FB"/>
    <w:rsid w:val="00CA6B1C"/>
    <w:rsid w:val="00CA7D62"/>
    <w:rsid w:val="00CB07A8"/>
    <w:rsid w:val="00CB6275"/>
    <w:rsid w:val="00CB7150"/>
    <w:rsid w:val="00CB74D2"/>
    <w:rsid w:val="00CD5261"/>
    <w:rsid w:val="00CD73EA"/>
    <w:rsid w:val="00CE2E24"/>
    <w:rsid w:val="00CE50B2"/>
    <w:rsid w:val="00CE652E"/>
    <w:rsid w:val="00CF073B"/>
    <w:rsid w:val="00CF126D"/>
    <w:rsid w:val="00CF1BE3"/>
    <w:rsid w:val="00CF62E6"/>
    <w:rsid w:val="00CF7D52"/>
    <w:rsid w:val="00D043A3"/>
    <w:rsid w:val="00D0569D"/>
    <w:rsid w:val="00D10070"/>
    <w:rsid w:val="00D10669"/>
    <w:rsid w:val="00D130A8"/>
    <w:rsid w:val="00D1647B"/>
    <w:rsid w:val="00D16E05"/>
    <w:rsid w:val="00D26FD0"/>
    <w:rsid w:val="00D40F16"/>
    <w:rsid w:val="00D437FF"/>
    <w:rsid w:val="00D5130C"/>
    <w:rsid w:val="00D51DC3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051"/>
    <w:rsid w:val="00DD52E4"/>
    <w:rsid w:val="00DD6FB6"/>
    <w:rsid w:val="00DE39DA"/>
    <w:rsid w:val="00DE4EF2"/>
    <w:rsid w:val="00DE5DA2"/>
    <w:rsid w:val="00DF2C0E"/>
    <w:rsid w:val="00DF64F1"/>
    <w:rsid w:val="00E06FFB"/>
    <w:rsid w:val="00E17E9B"/>
    <w:rsid w:val="00E23B59"/>
    <w:rsid w:val="00E30155"/>
    <w:rsid w:val="00E35002"/>
    <w:rsid w:val="00E45FE4"/>
    <w:rsid w:val="00E62FDD"/>
    <w:rsid w:val="00E6319A"/>
    <w:rsid w:val="00E673B4"/>
    <w:rsid w:val="00E76880"/>
    <w:rsid w:val="00E80C5B"/>
    <w:rsid w:val="00E819D5"/>
    <w:rsid w:val="00E855DD"/>
    <w:rsid w:val="00E91FE1"/>
    <w:rsid w:val="00E93DF2"/>
    <w:rsid w:val="00E951AD"/>
    <w:rsid w:val="00EA03E4"/>
    <w:rsid w:val="00EA4646"/>
    <w:rsid w:val="00EC2918"/>
    <w:rsid w:val="00ED1A2C"/>
    <w:rsid w:val="00ED4954"/>
    <w:rsid w:val="00EE0943"/>
    <w:rsid w:val="00EE1EB0"/>
    <w:rsid w:val="00EE2361"/>
    <w:rsid w:val="00EE33A2"/>
    <w:rsid w:val="00EE370B"/>
    <w:rsid w:val="00EF17C8"/>
    <w:rsid w:val="00EF2B3D"/>
    <w:rsid w:val="00EF4500"/>
    <w:rsid w:val="00F02026"/>
    <w:rsid w:val="00F0596E"/>
    <w:rsid w:val="00F064E2"/>
    <w:rsid w:val="00F125E1"/>
    <w:rsid w:val="00F12BA0"/>
    <w:rsid w:val="00F13B23"/>
    <w:rsid w:val="00F13CF6"/>
    <w:rsid w:val="00F20C43"/>
    <w:rsid w:val="00F32800"/>
    <w:rsid w:val="00F3470C"/>
    <w:rsid w:val="00F35D5F"/>
    <w:rsid w:val="00F37204"/>
    <w:rsid w:val="00F50574"/>
    <w:rsid w:val="00F5380D"/>
    <w:rsid w:val="00F543A3"/>
    <w:rsid w:val="00F6718B"/>
    <w:rsid w:val="00F67A1C"/>
    <w:rsid w:val="00F67B75"/>
    <w:rsid w:val="00F73128"/>
    <w:rsid w:val="00F82C5B"/>
    <w:rsid w:val="00F853C4"/>
    <w:rsid w:val="00F8703D"/>
    <w:rsid w:val="00FA00BF"/>
    <w:rsid w:val="00FA4880"/>
    <w:rsid w:val="00FB5CFF"/>
    <w:rsid w:val="00FB6053"/>
    <w:rsid w:val="00FC52ED"/>
    <w:rsid w:val="00FC7AC5"/>
    <w:rsid w:val="00FD1638"/>
    <w:rsid w:val="00FD3350"/>
    <w:rsid w:val="00FD3AEA"/>
    <w:rsid w:val="00FD5180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7903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2022-11-21T12:43:00Z</dcterms:created>
  <dcterms:modified xsi:type="dcterms:W3CDTF">2023-01-04T10:23:00Z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(3)VTbg4wptQaW0D2F4aCiD39D7N+7EMrANltauoJRgqiUAkZodK6T7RC4g861onFYFKlWrwIkz
JzqOFTRKwrJ7tUKhVfVZrAH40JGY5nGp7YyaHZvraeL0B7Q8VAM+13Dlh9xmRgq3t96e5uQF
bG0hxGjGnONhhZvOPG4HUbiOvrPKSHG0OQFQYUSO+wR1gNVsXTQHxOd/NNDLH/DO4JBKdIGR
u+9IcYlhFVMLyOqhig</vt:lpwstr>
  </property>
  <property fmtid="{D5CDD505-2E9C-101B-9397-08002B2CF9AE}" pid="3" name="_2015_ms_pID_7253431">
    <vt:lpwstr>88TNlsBAJWywgr+3T4v+EMCXAOElJqB1XaZHIH32rkpct4EFVVFinh
/hbQEmUrF0moauq8QMJt64swUNZAkzDGrnP3sFOkAzdV9tkkXNqhjZOexyiGgRv30Q97Qr4t
1mPNa6ckL2qTZaiLwankuyLZ4gEP2Qmvi0I1zAjnZw25veibLAirC4jK2N9XqOB5bmmmxYmc
LxvRvD/p3tzIWHCFPjSNMlMq6Qgxumd/kiCB</vt:lpwstr>
  </property>
  <property fmtid="{D5CDD505-2E9C-101B-9397-08002B2CF9AE}" pid="4" name="_2015_ms_pID_7253432">
    <vt:lpwstr>6A==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1672384107</vt:lpwstr>
  </property>
</Properties>
</file>